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635" w:rsidRDefault="00624635" w:rsidP="006246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Bartholomew BURTON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24635" w:rsidRDefault="00624635" w:rsidP="006246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Hendon, Middlesex. Gentleman.</w:t>
      </w:r>
    </w:p>
    <w:p w:rsidR="00624635" w:rsidRDefault="00624635" w:rsidP="00624635">
      <w:pPr>
        <w:rPr>
          <w:rFonts w:ascii="Times New Roman" w:hAnsi="Times New Roman" w:cs="Times New Roman"/>
        </w:rPr>
      </w:pPr>
    </w:p>
    <w:p w:rsidR="00624635" w:rsidRDefault="00624635" w:rsidP="00624635">
      <w:pPr>
        <w:rPr>
          <w:rFonts w:ascii="Times New Roman" w:hAnsi="Times New Roman" w:cs="Times New Roman"/>
        </w:rPr>
      </w:pPr>
    </w:p>
    <w:p w:rsidR="00624635" w:rsidRDefault="00624635" w:rsidP="006246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Esteney</w:t>
      </w:r>
      <w:proofErr w:type="spellEnd"/>
      <w:r>
        <w:rPr>
          <w:rFonts w:ascii="Times New Roman" w:hAnsi="Times New Roman" w:cs="Times New Roman"/>
        </w:rPr>
        <w:t xml:space="preserve">, Abbot of Westminster(q.v.), brought a plaint of debt against </w:t>
      </w:r>
    </w:p>
    <w:p w:rsidR="00624635" w:rsidRDefault="00624635" w:rsidP="006246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624635" w:rsidRDefault="00624635" w:rsidP="0062463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24635" w:rsidRDefault="00624635" w:rsidP="00624635">
      <w:pPr>
        <w:rPr>
          <w:rFonts w:ascii="Times New Roman" w:hAnsi="Times New Roman" w:cs="Times New Roman"/>
        </w:rPr>
      </w:pPr>
    </w:p>
    <w:p w:rsidR="00624635" w:rsidRDefault="00624635" w:rsidP="00624635">
      <w:pPr>
        <w:rPr>
          <w:rFonts w:ascii="Times New Roman" w:hAnsi="Times New Roman" w:cs="Times New Roman"/>
        </w:rPr>
      </w:pPr>
    </w:p>
    <w:p w:rsidR="00624635" w:rsidRDefault="00624635" w:rsidP="006246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6246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635" w:rsidRDefault="00624635" w:rsidP="00E71FC3">
      <w:r>
        <w:separator/>
      </w:r>
    </w:p>
  </w:endnote>
  <w:endnote w:type="continuationSeparator" w:id="0">
    <w:p w:rsidR="00624635" w:rsidRDefault="006246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635" w:rsidRDefault="00624635" w:rsidP="00E71FC3">
      <w:r>
        <w:separator/>
      </w:r>
    </w:p>
  </w:footnote>
  <w:footnote w:type="continuationSeparator" w:id="0">
    <w:p w:rsidR="00624635" w:rsidRDefault="006246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35"/>
    <w:rsid w:val="001A7C09"/>
    <w:rsid w:val="00577BD5"/>
    <w:rsid w:val="0062463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125B4-ED99-4476-A2AB-AF8D089D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46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46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2017-10-02T20:35:00Z</dcterms:created>
  <dcterms:modified xsi:type="dcterms:W3CDTF">2017-10-02T20:35:00Z</dcterms:modified>
</cp:coreProperties>
</file>